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6470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6470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8647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8647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8647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8647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8647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86470F">
        <w:rPr>
          <w:b w:val="0"/>
        </w:rPr>
        <w:t xml:space="preserve"> 81/2307-21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6470F" w:rsidP="00232C8F">
            <w:r>
              <w:t>Начальник отдела кадров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6470F" w:rsidP="00232C8F">
            <w:r>
              <w:t>24696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86470F" w:rsidRPr="0086470F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86470F" w:rsidRPr="0086470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86470F" w:rsidRPr="0086470F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647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6470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647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6470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86470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86470F" w:rsidP="00BA30DE">
            <w:pPr>
              <w:jc w:val="center"/>
            </w:pPr>
            <w:r>
              <w:t>035-915-364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  <w:tr w:rsidR="008647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470F" w:rsidRDefault="008647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470F" w:rsidRPr="00D15B1E" w:rsidRDefault="0086470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86470F" w:rsidRPr="0086470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86470F" w:rsidRPr="0086470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C75E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C75E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C75E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6470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C75E7" w:rsidRPr="002C75E7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C75E7" w:rsidRPr="002C75E7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647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2C75E7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2C75E7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86470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70F" w:rsidRPr="0086470F" w:rsidRDefault="0086470F" w:rsidP="004E51DC">
            <w:pPr>
              <w:pStyle w:val="a8"/>
            </w:pPr>
          </w:p>
        </w:tc>
      </w:tr>
      <w:tr w:rsidR="0086470F" w:rsidRPr="0086470F" w:rsidTr="008647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470F" w:rsidRPr="0086470F" w:rsidRDefault="0086470F" w:rsidP="00EF07A3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470F" w:rsidRPr="0086470F" w:rsidRDefault="0086470F" w:rsidP="004E51DC">
            <w:pPr>
              <w:pStyle w:val="a8"/>
              <w:rPr>
                <w:vertAlign w:val="superscript"/>
              </w:rPr>
            </w:pPr>
            <w:r w:rsidRPr="0086470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8647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C75E7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C75E7" w:rsidRPr="002C75E7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469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1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88EFBA2286B4431D9A3631CFEB032ABE"/>
    <w:docVar w:name="rm_id" w:val="6693"/>
    <w:docVar w:name="rm_name" w:val="                                          "/>
    <w:docVar w:name="rm_number" w:val=" 8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C75E7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53560"/>
    <w:rsid w:val="0076042D"/>
    <w:rsid w:val="007657D5"/>
    <w:rsid w:val="00776AA2"/>
    <w:rsid w:val="007A4C5E"/>
    <w:rsid w:val="007D1852"/>
    <w:rsid w:val="007D2CEA"/>
    <w:rsid w:val="007E5490"/>
    <w:rsid w:val="00835248"/>
    <w:rsid w:val="0086470F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2022-02-16T09:46:00Z</dcterms:created>
  <dcterms:modified xsi:type="dcterms:W3CDTF">2022-02-18T08:24:00Z</dcterms:modified>
</cp:coreProperties>
</file>